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65FA9" w14:textId="77777777" w:rsidR="001D4B79" w:rsidRDefault="001D4B79" w:rsidP="001D4B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Isabel MOLEYNS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fl.1462-3)</w:t>
      </w:r>
    </w:p>
    <w:p w14:paraId="13309C4E" w14:textId="77777777" w:rsidR="001D4B79" w:rsidRDefault="001D4B79" w:rsidP="001D4B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E921DE" w14:textId="77777777" w:rsidR="001D4B79" w:rsidRDefault="001D4B79" w:rsidP="001D4B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C53110" w14:textId="15ECD7AF" w:rsidR="001D4B79" w:rsidRDefault="001D4B79" w:rsidP="001D4B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</w:rPr>
        <w:t>Thomas</w:t>
      </w:r>
      <w:r>
        <w:rPr>
          <w:rFonts w:ascii="Times New Roman" w:hAnsi="Times New Roman" w:cs="Times New Roman"/>
          <w:sz w:val="24"/>
          <w:szCs w:val="24"/>
        </w:rPr>
        <w:t>(q.v.).      (T.N.A. ref. E 326/7624)</w:t>
      </w:r>
    </w:p>
    <w:p w14:paraId="63F836D6" w14:textId="77777777" w:rsidR="001D4B79" w:rsidRDefault="001D4B79" w:rsidP="001D4B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5C8BAE" w14:textId="77777777" w:rsidR="001D4B79" w:rsidRDefault="001D4B79" w:rsidP="001D4B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67672E" w14:textId="77777777" w:rsidR="001D4B79" w:rsidRDefault="001D4B79" w:rsidP="001D4B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1462-3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Churchestile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Bradpole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Dorset(q.v.),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Aisshe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72EE28CC" w14:textId="77777777" w:rsidR="001D4B79" w:rsidRDefault="001D4B79" w:rsidP="001D4B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Bradpole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granted property in North Perrot, Somerset, to them.</w:t>
      </w:r>
    </w:p>
    <w:p w14:paraId="35A01930" w14:textId="77777777" w:rsidR="001D4B79" w:rsidRDefault="001D4B79" w:rsidP="001D4B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59F322AC" w14:textId="77777777" w:rsidR="001D4B79" w:rsidRDefault="001D4B79" w:rsidP="001D4B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861153" w14:textId="77777777" w:rsidR="001D4B79" w:rsidRDefault="001D4B79" w:rsidP="001D4B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538C1F" w14:textId="77777777" w:rsidR="001D4B79" w:rsidRDefault="001D4B79" w:rsidP="001D4B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February 2022</w:t>
      </w:r>
    </w:p>
    <w:p w14:paraId="07AF493D" w14:textId="61335B79" w:rsidR="001D4B79" w:rsidRPr="001D4B79" w:rsidRDefault="001D4B7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1D4B79" w:rsidRPr="001D4B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12A5F" w14:textId="77777777" w:rsidR="001048B9" w:rsidRDefault="001048B9" w:rsidP="009139A6">
      <w:r>
        <w:separator/>
      </w:r>
    </w:p>
  </w:endnote>
  <w:endnote w:type="continuationSeparator" w:id="0">
    <w:p w14:paraId="34C14A9F" w14:textId="77777777" w:rsidR="001048B9" w:rsidRDefault="001048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2A5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9D24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C828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32905" w14:textId="77777777" w:rsidR="001048B9" w:rsidRDefault="001048B9" w:rsidP="009139A6">
      <w:r>
        <w:separator/>
      </w:r>
    </w:p>
  </w:footnote>
  <w:footnote w:type="continuationSeparator" w:id="0">
    <w:p w14:paraId="288D76FF" w14:textId="77777777" w:rsidR="001048B9" w:rsidRDefault="001048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B03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556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AD0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8B9"/>
    <w:rsid w:val="000666E0"/>
    <w:rsid w:val="001048B9"/>
    <w:rsid w:val="001B1900"/>
    <w:rsid w:val="001D4B79"/>
    <w:rsid w:val="002510B7"/>
    <w:rsid w:val="003A5D1F"/>
    <w:rsid w:val="004821EB"/>
    <w:rsid w:val="005C130B"/>
    <w:rsid w:val="005F180B"/>
    <w:rsid w:val="00826F5C"/>
    <w:rsid w:val="009139A6"/>
    <w:rsid w:val="009448BB"/>
    <w:rsid w:val="009E2DDD"/>
    <w:rsid w:val="00A3176C"/>
    <w:rsid w:val="00AE65F8"/>
    <w:rsid w:val="00BA00AB"/>
    <w:rsid w:val="00CB4ED9"/>
    <w:rsid w:val="00EB3209"/>
    <w:rsid w:val="00F009D1"/>
    <w:rsid w:val="00F5287F"/>
    <w:rsid w:val="00FD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E1C61"/>
  <w15:chartTrackingRefBased/>
  <w15:docId w15:val="{6080F529-77D2-4FDE-B2C0-498F65B0B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191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2022-02-12T08:02:00Z</dcterms:created>
  <dcterms:modified xsi:type="dcterms:W3CDTF">2022-02-12T11:20:00Z</dcterms:modified>
</cp:coreProperties>
</file>